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Gateshead Central and Whickham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Gateshead Central and Whickham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Gateshead Central and Whickham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Gateshead Central and Whickham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Gateshead Central and Whickham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Gateshead Central and Whickham are estimated to have a score of 1-2 on the PGSI (low-risk gambling), whilst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59.1% </w:t>
      </w:r>
      <w:r w:rsidRPr="004747BF">
        <w:rPr>
          <w:rFonts w:ascii="Libre Franklin Light" w:eastAsia="Times New Roman" w:hAnsi="Libre Franklin Light" w:cs="Calibri Light"/>
        </w:rPr>
        <w:t xml:space="preserve">of those respondents classified as PGSI 8+ in Gateshead Central and Whickham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Gateshead Central and Whickham is estimated to be </w:t>
      </w:r>
      <w:r w:rsidRPr="00773DF7">
        <w:rPr>
          <w:rFonts w:ascii="Libre Franklin Light" w:eastAsia="Times New Roman" w:hAnsi="Libre Franklin Light" w:cs="Calibri Light"/>
          <w:b/>
          <w:bCs/>
          <w:color w:val="C45911" w:themeColor="accent2" w:themeShade="BF"/>
        </w:rPr>
        <w:t xml:space="preserve">£2,630,371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Gateshead Central and Whickham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Gateshead Central and Whickham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Gateshead Central and Whickham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Gateshead Central and Whickham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ateshead Central and Whick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Gateshead Central and Whickham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ateshead Central and Whick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Gateshead Central and Whickham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Gateshead Central and Whickham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ateshead Central and Whick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Gateshead Central and Whickham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Gateshead Central and Whickham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Gateshead Central and Whickham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Gateshead Central and Whickham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Gateshead Central and Whickham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Gateshead Central and Whickham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£2,630,371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Gateshead Central and Whickham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£42,844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£886,047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£63,473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£17,852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£32,728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£1,587,427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£2,630,371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Gateshead Central and Whickham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Gateshead Central and Whickham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Gateshead Central and Whickham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Gateshead Central and Whickham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Gateshead Central and Whickham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Gateshead Central and Whickham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Gateshead Central and Whickham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Gateshead Central and Whickham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Gateshead Central and Whickham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Gateshead Central and Whickham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Gateshead Central and Whickham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Gateshead Central and Whickham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E96ED43-7885-4BEF-A0EA-1D9711CD091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